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12A80" w14:textId="77777777" w:rsidR="00521006" w:rsidRDefault="00521006" w:rsidP="0052100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PLOWDEN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d.1413)</w:t>
      </w:r>
    </w:p>
    <w:p w14:paraId="15583031" w14:textId="77777777" w:rsidR="00521006" w:rsidRDefault="00521006" w:rsidP="0052100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733D8A69" w14:textId="77777777" w:rsidR="00521006" w:rsidRDefault="00521006" w:rsidP="0052100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F3CA58" w14:textId="77777777" w:rsidR="00521006" w:rsidRDefault="00521006" w:rsidP="0052100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A65089" w14:textId="77777777" w:rsidR="00521006" w:rsidRDefault="00521006" w:rsidP="0052100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Aug.1413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86C64F3" w14:textId="77777777" w:rsidR="00521006" w:rsidRDefault="00521006" w:rsidP="00521006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p.259)</w:t>
      </w:r>
    </w:p>
    <w:p w14:paraId="61697533" w14:textId="77777777" w:rsidR="00521006" w:rsidRDefault="00521006" w:rsidP="0052100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Sep.</w:t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25C204D7" w14:textId="77777777" w:rsidR="00521006" w:rsidRDefault="00521006" w:rsidP="0052100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F406162" w14:textId="77777777" w:rsidR="00521006" w:rsidRDefault="00521006" w:rsidP="0052100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E4A5B3" w14:textId="77777777" w:rsidR="00521006" w:rsidRDefault="00521006" w:rsidP="0052100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August 2023</w:t>
      </w:r>
    </w:p>
    <w:p w14:paraId="2EC166F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8F0A9" w14:textId="77777777" w:rsidR="00521006" w:rsidRDefault="00521006" w:rsidP="009139A6">
      <w:r>
        <w:separator/>
      </w:r>
    </w:p>
  </w:endnote>
  <w:endnote w:type="continuationSeparator" w:id="0">
    <w:p w14:paraId="32A8095B" w14:textId="77777777" w:rsidR="00521006" w:rsidRDefault="0052100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2EC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FFC7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268C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215FB" w14:textId="77777777" w:rsidR="00521006" w:rsidRDefault="00521006" w:rsidP="009139A6">
      <w:r>
        <w:separator/>
      </w:r>
    </w:p>
  </w:footnote>
  <w:footnote w:type="continuationSeparator" w:id="0">
    <w:p w14:paraId="18823C03" w14:textId="77777777" w:rsidR="00521006" w:rsidRDefault="0052100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481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A4A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1ED6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006"/>
    <w:rsid w:val="000666E0"/>
    <w:rsid w:val="002510B7"/>
    <w:rsid w:val="00521006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33A72"/>
  <w15:chartTrackingRefBased/>
  <w15:docId w15:val="{E795E904-F9D0-4F75-8979-7ECD92326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1006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2023-12-04T20:36:00Z</dcterms:created>
  <dcterms:modified xsi:type="dcterms:W3CDTF">2023-12-04T20:36:00Z</dcterms:modified>
</cp:coreProperties>
</file>